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E0A" w:rsidRPr="00614A98" w:rsidRDefault="00A14E0A" w:rsidP="00EF0FE9">
      <w:pPr>
        <w:jc w:val="center"/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>Пояснювальна записка</w:t>
      </w:r>
    </w:p>
    <w:p w:rsidR="00A14E0A" w:rsidRPr="00614A98" w:rsidRDefault="00A14E0A" w:rsidP="00822B32">
      <w:pPr>
        <w:ind w:right="333"/>
        <w:jc w:val="center"/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>до проекту рішення Лубенської міської ради «</w:t>
      </w:r>
      <w:r w:rsidRPr="006C554D">
        <w:rPr>
          <w:b/>
          <w:bCs/>
          <w:sz w:val="28"/>
          <w:szCs w:val="28"/>
          <w:lang w:val="uk-UA"/>
        </w:rPr>
        <w:t>Про затвердження Комплексної програми  розвитку соціального захисту населення на 201</w:t>
      </w:r>
      <w:r>
        <w:rPr>
          <w:b/>
          <w:bCs/>
          <w:sz w:val="28"/>
          <w:szCs w:val="28"/>
          <w:lang w:val="uk-UA"/>
        </w:rPr>
        <w:t>7</w:t>
      </w:r>
      <w:r w:rsidRPr="006C554D">
        <w:rPr>
          <w:b/>
          <w:bCs/>
          <w:sz w:val="28"/>
          <w:szCs w:val="28"/>
          <w:lang w:val="uk-UA"/>
        </w:rPr>
        <w:t xml:space="preserve"> рік</w:t>
      </w:r>
      <w:r w:rsidRPr="00614A98">
        <w:rPr>
          <w:b/>
          <w:bCs/>
          <w:sz w:val="28"/>
          <w:szCs w:val="28"/>
          <w:lang w:val="uk-UA"/>
        </w:rPr>
        <w:t>»</w:t>
      </w:r>
    </w:p>
    <w:p w:rsidR="00A14E0A" w:rsidRPr="00CB7F7E" w:rsidRDefault="00A14E0A" w:rsidP="00EF0FE9">
      <w:pPr>
        <w:jc w:val="center"/>
        <w:rPr>
          <w:sz w:val="28"/>
          <w:szCs w:val="28"/>
          <w:lang w:val="uk-UA"/>
        </w:rPr>
      </w:pPr>
    </w:p>
    <w:p w:rsidR="00A14E0A" w:rsidRPr="00822B32" w:rsidRDefault="00A14E0A" w:rsidP="00822B32">
      <w:pPr>
        <w:pStyle w:val="21"/>
        <w:ind w:firstLine="708"/>
        <w:rPr>
          <w:lang w:val="uk-UA"/>
        </w:rPr>
      </w:pPr>
      <w:r w:rsidRPr="00822B32">
        <w:rPr>
          <w:lang w:val="uk-UA"/>
        </w:rPr>
        <w:t>Метою програми є надання всебічної допомоги соціально незахищеним верствам населення міста.</w:t>
      </w:r>
    </w:p>
    <w:p w:rsidR="00A14E0A" w:rsidRPr="00822B32" w:rsidRDefault="00A14E0A" w:rsidP="00822B32">
      <w:pPr>
        <w:pStyle w:val="21"/>
        <w:rPr>
          <w:lang w:val="uk-UA"/>
        </w:rPr>
      </w:pPr>
      <w:r w:rsidRPr="00822B32">
        <w:rPr>
          <w:lang w:val="uk-UA"/>
        </w:rPr>
        <w:tab/>
        <w:t>Основні завдання програми - забезпечення гідного рівня життя ветеранів війни і праці, одиноких непрацездатних громадян, осіб з обмеженими фізичними можливостями, проведення реабілітації та адаптації дітей-інвалідів, здійснення заходів щодо посилення соціального захисту населення в місті.</w:t>
      </w:r>
    </w:p>
    <w:p w:rsidR="00A14E0A" w:rsidRPr="00822B32" w:rsidRDefault="00A14E0A" w:rsidP="00E9740D">
      <w:pPr>
        <w:pStyle w:val="21"/>
        <w:ind w:firstLine="708"/>
        <w:rPr>
          <w:lang w:val="uk-UA"/>
        </w:rPr>
      </w:pPr>
      <w:bookmarkStart w:id="0" w:name="_GoBack"/>
      <w:bookmarkEnd w:id="0"/>
      <w:r w:rsidRPr="00822B32">
        <w:rPr>
          <w:lang w:val="uk-UA"/>
        </w:rPr>
        <w:t>Фінансування заходів, визначених програмою здійснюватиметься з урахуванням реальних можливостей державного і місцевого бюджетів.</w:t>
      </w:r>
    </w:p>
    <w:p w:rsidR="00A14E0A" w:rsidRDefault="00A14E0A" w:rsidP="00D331A8">
      <w:pPr>
        <w:ind w:firstLine="708"/>
        <w:jc w:val="both"/>
        <w:rPr>
          <w:sz w:val="28"/>
          <w:szCs w:val="28"/>
          <w:lang w:val="uk-UA"/>
        </w:rPr>
      </w:pPr>
    </w:p>
    <w:p w:rsidR="00A14E0A" w:rsidRDefault="00A14E0A" w:rsidP="00D331A8">
      <w:pPr>
        <w:ind w:firstLine="708"/>
        <w:jc w:val="both"/>
        <w:rPr>
          <w:sz w:val="28"/>
          <w:szCs w:val="28"/>
          <w:lang w:val="uk-UA"/>
        </w:rPr>
      </w:pPr>
    </w:p>
    <w:p w:rsidR="00A14E0A" w:rsidRDefault="00A14E0A" w:rsidP="00D331A8">
      <w:pPr>
        <w:ind w:firstLine="708"/>
        <w:jc w:val="both"/>
        <w:rPr>
          <w:sz w:val="28"/>
          <w:szCs w:val="28"/>
          <w:lang w:val="uk-UA"/>
        </w:rPr>
      </w:pPr>
    </w:p>
    <w:p w:rsidR="00A14E0A" w:rsidRDefault="00A14E0A" w:rsidP="00D331A8">
      <w:pPr>
        <w:ind w:firstLine="708"/>
        <w:jc w:val="both"/>
        <w:rPr>
          <w:sz w:val="28"/>
          <w:szCs w:val="28"/>
          <w:lang w:val="uk-UA"/>
        </w:rPr>
      </w:pPr>
    </w:p>
    <w:p w:rsidR="00A14E0A" w:rsidRPr="00D331A8" w:rsidRDefault="00A14E0A" w:rsidP="00D331A8">
      <w:pPr>
        <w:ind w:firstLine="708"/>
        <w:jc w:val="both"/>
        <w:rPr>
          <w:sz w:val="28"/>
          <w:szCs w:val="28"/>
          <w:lang w:val="uk-UA"/>
        </w:rPr>
      </w:pPr>
    </w:p>
    <w:p w:rsidR="00A14E0A" w:rsidRDefault="00A14E0A" w:rsidP="00CB7F7E">
      <w:pPr>
        <w:jc w:val="both"/>
        <w:rPr>
          <w:sz w:val="28"/>
          <w:szCs w:val="28"/>
          <w:lang w:val="uk-UA"/>
        </w:rPr>
      </w:pPr>
    </w:p>
    <w:p w:rsidR="00A14E0A" w:rsidRDefault="00A14E0A" w:rsidP="00CB7F7E">
      <w:pPr>
        <w:jc w:val="both"/>
        <w:rPr>
          <w:sz w:val="28"/>
          <w:szCs w:val="28"/>
          <w:lang w:val="uk-UA"/>
        </w:rPr>
      </w:pPr>
    </w:p>
    <w:p w:rsidR="00A14E0A" w:rsidRPr="00614A98" w:rsidRDefault="00A14E0A" w:rsidP="00CB7F7E">
      <w:pPr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 xml:space="preserve">Начальник управління праці та </w:t>
      </w:r>
      <w:r w:rsidRPr="00614A98">
        <w:rPr>
          <w:b/>
          <w:bCs/>
          <w:sz w:val="28"/>
          <w:szCs w:val="28"/>
          <w:lang w:val="uk-UA"/>
        </w:rPr>
        <w:br/>
        <w:t>соціального захисту населення</w:t>
      </w:r>
    </w:p>
    <w:p w:rsidR="00A14E0A" w:rsidRPr="00614A98" w:rsidRDefault="00A14E0A" w:rsidP="00CB7F7E">
      <w:pPr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bCs/>
          <w:sz w:val="28"/>
          <w:szCs w:val="28"/>
          <w:lang w:val="uk-UA"/>
        </w:rPr>
        <w:br/>
        <w:t>міської ради</w:t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  <w:t>В.О. Щербак</w:t>
      </w:r>
    </w:p>
    <w:p w:rsidR="00A14E0A" w:rsidRPr="00CB7F7E" w:rsidRDefault="00A14E0A" w:rsidP="004E5C44">
      <w:pPr>
        <w:ind w:firstLine="720"/>
        <w:jc w:val="both"/>
        <w:rPr>
          <w:sz w:val="28"/>
          <w:szCs w:val="28"/>
          <w:lang w:val="uk-UA"/>
        </w:rPr>
      </w:pPr>
    </w:p>
    <w:sectPr w:rsidR="00A14E0A" w:rsidRPr="00CB7F7E" w:rsidSect="00B77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FE9"/>
    <w:rsid w:val="0006141C"/>
    <w:rsid w:val="001047B2"/>
    <w:rsid w:val="00207A2F"/>
    <w:rsid w:val="002B3E51"/>
    <w:rsid w:val="002D7234"/>
    <w:rsid w:val="0033295B"/>
    <w:rsid w:val="0034527F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69416C"/>
    <w:rsid w:val="006C554D"/>
    <w:rsid w:val="007E3671"/>
    <w:rsid w:val="00822B32"/>
    <w:rsid w:val="00845FCB"/>
    <w:rsid w:val="0088579D"/>
    <w:rsid w:val="00A14E0A"/>
    <w:rsid w:val="00A17625"/>
    <w:rsid w:val="00AD5486"/>
    <w:rsid w:val="00AD6C19"/>
    <w:rsid w:val="00B24433"/>
    <w:rsid w:val="00B77B73"/>
    <w:rsid w:val="00B848EC"/>
    <w:rsid w:val="00CB7F7E"/>
    <w:rsid w:val="00CE6458"/>
    <w:rsid w:val="00D331A8"/>
    <w:rsid w:val="00E9740D"/>
    <w:rsid w:val="00ED79D0"/>
    <w:rsid w:val="00EF0FE9"/>
    <w:rsid w:val="00F83957"/>
    <w:rsid w:val="00FF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7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331A8"/>
    <w:rPr>
      <w:rFonts w:ascii="Courier New" w:hAnsi="Courier New" w:cs="Courier New"/>
    </w:rPr>
  </w:style>
  <w:style w:type="paragraph" w:customStyle="1" w:styleId="1">
    <w:name w:val="Знак1"/>
    <w:basedOn w:val="Normal"/>
    <w:uiPriority w:val="99"/>
    <w:rsid w:val="00CB7F7E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Основной текст 21"/>
    <w:basedOn w:val="Normal"/>
    <w:uiPriority w:val="99"/>
    <w:rsid w:val="00822B32"/>
    <w:pPr>
      <w:widowControl w:val="0"/>
      <w:suppressAutoHyphens/>
      <w:jc w:val="both"/>
    </w:pPr>
    <w:rPr>
      <w:kern w:val="1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5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1</Pages>
  <Words>119</Words>
  <Characters>683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Yuser</cp:lastModifiedBy>
  <cp:revision>11</cp:revision>
  <dcterms:created xsi:type="dcterms:W3CDTF">2016-02-08T13:33:00Z</dcterms:created>
  <dcterms:modified xsi:type="dcterms:W3CDTF">2016-10-31T12:13:00Z</dcterms:modified>
</cp:coreProperties>
</file>